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A76A7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SCALES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2F6CFD1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Rawdon, West Riding of Yorkshire. Husbandman.</w:t>
      </w:r>
    </w:p>
    <w:p w14:paraId="618F5506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</w:p>
    <w:p w14:paraId="52BDA7B0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</w:p>
    <w:p w14:paraId="50D6E2FA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Edward Redmayne(q.v.) brought a plaint of trespass and taking a horse,</w:t>
      </w:r>
    </w:p>
    <w:p w14:paraId="5ECE7B11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cows and oxen against him and seven others.</w:t>
      </w:r>
    </w:p>
    <w:p w14:paraId="32542ABF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1F8A69E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</w:p>
    <w:p w14:paraId="1B1CF54F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</w:p>
    <w:p w14:paraId="40FB9F7B" w14:textId="77777777" w:rsidR="0073754C" w:rsidRDefault="0073754C" w:rsidP="0073754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November 2023</w:t>
      </w:r>
    </w:p>
    <w:p w14:paraId="69A3F9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2BF7" w14:textId="77777777" w:rsidR="0073754C" w:rsidRDefault="0073754C" w:rsidP="009139A6">
      <w:r>
        <w:separator/>
      </w:r>
    </w:p>
  </w:endnote>
  <w:endnote w:type="continuationSeparator" w:id="0">
    <w:p w14:paraId="174DEFA4" w14:textId="77777777" w:rsidR="0073754C" w:rsidRDefault="007375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DB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5FD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28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787E7" w14:textId="77777777" w:rsidR="0073754C" w:rsidRDefault="0073754C" w:rsidP="009139A6">
      <w:r>
        <w:separator/>
      </w:r>
    </w:p>
  </w:footnote>
  <w:footnote w:type="continuationSeparator" w:id="0">
    <w:p w14:paraId="51623B1E" w14:textId="77777777" w:rsidR="0073754C" w:rsidRDefault="007375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FC0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9A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B6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54C"/>
    <w:rsid w:val="000666E0"/>
    <w:rsid w:val="002510B7"/>
    <w:rsid w:val="005C130B"/>
    <w:rsid w:val="0073754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69ABC"/>
  <w15:chartTrackingRefBased/>
  <w15:docId w15:val="{2745411C-65BA-45D2-8C79-8EF01C71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75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2024-01-12T18:27:00Z</dcterms:created>
  <dcterms:modified xsi:type="dcterms:W3CDTF">2024-01-12T18:28:00Z</dcterms:modified>
</cp:coreProperties>
</file>